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2258D" w14:textId="2A42638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E071CA">
        <w:rPr>
          <w:rFonts w:hint="eastAsia"/>
          <w:bCs/>
          <w:noProof w:val="0"/>
          <w:sz w:val="24"/>
          <w:szCs w:val="24"/>
        </w:rPr>
        <w:t>R</w:t>
      </w:r>
      <w:r w:rsidRPr="00E071CA">
        <w:rPr>
          <w:bCs/>
          <w:noProof w:val="0"/>
          <w:sz w:val="24"/>
          <w:szCs w:val="24"/>
        </w:rPr>
        <w:t>2</w:t>
      </w:r>
      <w:r w:rsidRPr="00E071CA">
        <w:rPr>
          <w:rFonts w:hint="eastAsia"/>
          <w:bCs/>
          <w:noProof w:val="0"/>
          <w:sz w:val="24"/>
          <w:szCs w:val="24"/>
        </w:rPr>
        <w:t>-</w:t>
      </w:r>
      <w:r w:rsidRPr="00E071CA">
        <w:rPr>
          <w:bCs/>
          <w:noProof w:val="0"/>
          <w:sz w:val="24"/>
          <w:szCs w:val="24"/>
        </w:rPr>
        <w:t>1</w:t>
      </w:r>
      <w:r w:rsidR="009B07CD" w:rsidRPr="00E071CA">
        <w:rPr>
          <w:bCs/>
          <w:noProof w:val="0"/>
          <w:sz w:val="24"/>
          <w:szCs w:val="24"/>
        </w:rPr>
        <w:t>6</w:t>
      </w:r>
      <w:r w:rsidR="0082608E" w:rsidRPr="0082608E">
        <w:rPr>
          <w:bCs/>
          <w:noProof w:val="0"/>
          <w:sz w:val="24"/>
          <w:szCs w:val="24"/>
        </w:rPr>
        <w:t>3443</w:t>
      </w:r>
    </w:p>
    <w:p w14:paraId="2C07495F"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2E968F5D" w14:textId="77777777" w:rsidR="00CD4C7B" w:rsidRPr="00B266B0" w:rsidRDefault="00CD4C7B" w:rsidP="00CD4C7B">
      <w:pPr>
        <w:pStyle w:val="Header"/>
        <w:rPr>
          <w:bCs/>
          <w:noProof w:val="0"/>
          <w:sz w:val="24"/>
        </w:rPr>
      </w:pPr>
    </w:p>
    <w:p w14:paraId="6106B20F" w14:textId="77777777" w:rsidR="00CD4C7B" w:rsidRPr="00B266B0" w:rsidRDefault="00CD4C7B" w:rsidP="00CD4C7B">
      <w:pPr>
        <w:pStyle w:val="Header"/>
        <w:rPr>
          <w:bCs/>
          <w:noProof w:val="0"/>
          <w:sz w:val="24"/>
        </w:rPr>
      </w:pPr>
    </w:p>
    <w:p w14:paraId="58E9CA08" w14:textId="0DC1437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608E">
        <w:rPr>
          <w:rFonts w:cs="Arial"/>
          <w:b/>
          <w:bCs/>
          <w:sz w:val="24"/>
          <w:lang w:eastAsia="ja-JP"/>
        </w:rPr>
        <w:t>9.5.1</w:t>
      </w:r>
    </w:p>
    <w:p w14:paraId="1BF873E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583BE23" w14:textId="77777777" w:rsidR="00CD4C7B" w:rsidRDefault="00CD4C7B" w:rsidP="00CD4C7B">
      <w:pPr>
        <w:ind w:left="1985" w:hanging="1985"/>
        <w:rPr>
          <w:rFonts w:ascii="Arial" w:hAnsi="Arial" w:cs="Arial"/>
          <w:b/>
          <w:bCs/>
          <w:sz w:val="24"/>
        </w:rPr>
      </w:pPr>
      <w:r w:rsidRPr="0082608E">
        <w:rPr>
          <w:rFonts w:ascii="Arial" w:hAnsi="Arial" w:cs="Arial"/>
          <w:b/>
          <w:bCs/>
          <w:sz w:val="24"/>
        </w:rPr>
        <w:t>Title:</w:t>
      </w:r>
      <w:r w:rsidRPr="0082608E">
        <w:rPr>
          <w:rFonts w:ascii="Arial" w:hAnsi="Arial" w:cs="Arial"/>
          <w:b/>
          <w:bCs/>
          <w:sz w:val="24"/>
        </w:rPr>
        <w:tab/>
      </w:r>
      <w:r w:rsidR="0071595D" w:rsidRPr="00E071CA">
        <w:rPr>
          <w:rFonts w:ascii="Arial" w:hAnsi="Arial" w:cs="Arial"/>
          <w:b/>
          <w:bCs/>
          <w:sz w:val="24"/>
        </w:rPr>
        <w:t>On beam sweeping and its implications</w:t>
      </w:r>
    </w:p>
    <w:p w14:paraId="4A220E4B"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467BD" w:rsidRPr="00AF2F7E">
        <w:rPr>
          <w:rFonts w:ascii="Arial" w:hAnsi="Arial" w:cs="Arial"/>
          <w:b/>
          <w:sz w:val="22"/>
          <w:szCs w:val="22"/>
        </w:rPr>
        <w:t>FS</w:t>
      </w:r>
      <w:bookmarkStart w:id="1" w:name="_GoBack"/>
      <w:bookmarkEnd w:id="1"/>
      <w:r w:rsidR="001467BD" w:rsidRPr="00AF2F7E">
        <w:rPr>
          <w:rFonts w:ascii="Arial" w:hAnsi="Arial" w:cs="Arial"/>
          <w:b/>
          <w:sz w:val="22"/>
          <w:szCs w:val="22"/>
        </w:rPr>
        <w:t>_</w:t>
      </w:r>
      <w:r w:rsidR="001467BD" w:rsidRPr="00AF2F7E">
        <w:rPr>
          <w:rFonts w:ascii="Arial" w:eastAsia="MS Mincho" w:hAnsi="Arial" w:cs="Arial"/>
          <w:b/>
          <w:sz w:val="22"/>
          <w:szCs w:val="22"/>
          <w:lang w:eastAsia="ja-JP"/>
        </w:rPr>
        <w:t>NR</w:t>
      </w:r>
      <w:r w:rsidR="001467BD" w:rsidRPr="00AF2F7E">
        <w:rPr>
          <w:rFonts w:ascii="Arial" w:hAnsi="Arial" w:cs="Arial"/>
          <w:b/>
          <w:sz w:val="22"/>
          <w:szCs w:val="22"/>
          <w:lang w:eastAsia="zh-CN"/>
        </w:rPr>
        <w:t>_</w:t>
      </w:r>
      <w:r w:rsidR="001467BD" w:rsidRPr="00AF2F7E">
        <w:rPr>
          <w:rFonts w:ascii="Arial" w:eastAsia="Malgun Gothic" w:hAnsi="Arial" w:cs="Arial"/>
          <w:b/>
          <w:sz w:val="22"/>
          <w:szCs w:val="22"/>
          <w:lang w:eastAsia="ko-KR"/>
        </w:rPr>
        <w:t>new</w:t>
      </w:r>
      <w:r w:rsidR="001467BD" w:rsidRPr="00AF2F7E">
        <w:rPr>
          <w:rFonts w:ascii="Arial" w:hAnsi="Arial" w:cs="Arial"/>
          <w:b/>
          <w:sz w:val="22"/>
          <w:szCs w:val="22"/>
          <w:lang w:eastAsia="zh-CN"/>
        </w:rPr>
        <w:t>RAT</w:t>
      </w:r>
      <w:r w:rsidR="001467BD" w:rsidRPr="00AF2F7E">
        <w:rPr>
          <w:rFonts w:ascii="Arial" w:hAnsi="Arial" w:cs="Arial"/>
          <w:b/>
          <w:bCs/>
          <w:sz w:val="22"/>
          <w:szCs w:val="22"/>
        </w:rPr>
        <w:t xml:space="preserve"> - Release 14</w:t>
      </w:r>
    </w:p>
    <w:p w14:paraId="178B3B5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6F9E17" w14:textId="77777777" w:rsidR="00CD4C7B" w:rsidRPr="006E13D1" w:rsidRDefault="00CD4C7B" w:rsidP="00CD4C7B">
      <w:pPr>
        <w:pStyle w:val="Heading1"/>
      </w:pPr>
      <w:r w:rsidRPr="006E13D1">
        <w:t>1</w:t>
      </w:r>
      <w:r w:rsidRPr="006E13D1">
        <w:tab/>
      </w:r>
      <w:r w:rsidR="0056573F">
        <w:t>Introduction</w:t>
      </w:r>
    </w:p>
    <w:p w14:paraId="7C10C85F" w14:textId="77777777" w:rsidR="005973F9" w:rsidRPr="005973F9" w:rsidRDefault="00A63FEA" w:rsidP="00CD4C7B">
      <w:pPr>
        <w:rPr>
          <w:bCs/>
        </w:rPr>
      </w:pPr>
      <w:r w:rsidRPr="005973F9">
        <w:rPr>
          <w:lang w:val="en-US" w:eastAsia="zh-CN"/>
        </w:rPr>
        <w:t xml:space="preserve">A new study item was agreed at RAN#71 that aims to develop a New Radio Access Technology (NR) [1]. In the study item document, key requirements were listed and it was proposed that </w:t>
      </w:r>
      <w:r w:rsidRPr="005973F9">
        <w:rPr>
          <w:rFonts w:eastAsia="MS Mincho" w:hint="eastAsia"/>
          <w:bCs/>
          <w:lang w:eastAsia="ja-JP"/>
        </w:rPr>
        <w:t>NR</w:t>
      </w:r>
      <w:r w:rsidRPr="005973F9">
        <w:rPr>
          <w:rFonts w:hint="eastAsia"/>
          <w:bCs/>
          <w:lang w:eastAsia="ko-KR"/>
        </w:rPr>
        <w:t xml:space="preserve"> system should be able </w:t>
      </w:r>
      <w:r w:rsidRPr="005973F9">
        <w:rPr>
          <w:bCs/>
        </w:rPr>
        <w:t xml:space="preserve">to </w:t>
      </w:r>
      <w:r w:rsidRPr="005973F9">
        <w:rPr>
          <w:rFonts w:hint="eastAsia"/>
          <w:bCs/>
          <w:lang w:eastAsia="ko-KR"/>
        </w:rPr>
        <w:t xml:space="preserve">use </w:t>
      </w:r>
      <w:r w:rsidRPr="005973F9">
        <w:rPr>
          <w:bCs/>
          <w:lang w:eastAsia="ko-KR"/>
        </w:rPr>
        <w:t>frequency bands</w:t>
      </w:r>
      <w:r w:rsidRPr="005973F9">
        <w:rPr>
          <w:bCs/>
        </w:rPr>
        <w:t xml:space="preserve"> up to 100 GHz. To compensate the increased path loss of higher frequency bands, the need for beam forming was identified.</w:t>
      </w:r>
    </w:p>
    <w:p w14:paraId="2AE3D38F" w14:textId="77777777" w:rsidR="00344D3B" w:rsidRPr="00A63FEA" w:rsidRDefault="005973F9" w:rsidP="005973F9">
      <w:pPr>
        <w:rPr>
          <w:rFonts w:eastAsia="Malgun Gothic"/>
          <w:bCs/>
          <w:lang w:val="en-US" w:eastAsia="ko-KR"/>
        </w:rPr>
      </w:pPr>
      <w:r w:rsidRPr="005973F9">
        <w:rPr>
          <w:bCs/>
        </w:rPr>
        <w:t>In general, for RAN2 to progress with the considerations on many system aspects in parallel with RAN1 studies, some assumptions need to be made of the L1 design.</w:t>
      </w:r>
      <w:r w:rsidR="00A63FEA" w:rsidRPr="005973F9">
        <w:rPr>
          <w:bCs/>
        </w:rPr>
        <w:t xml:space="preserve"> </w:t>
      </w:r>
      <w:r w:rsidR="00A63FEA" w:rsidRPr="005973F9">
        <w:rPr>
          <w:rFonts w:eastAsia="Malgun Gothic"/>
          <w:bCs/>
          <w:lang w:val="en-US" w:eastAsia="ko-KR"/>
        </w:rPr>
        <w:t>In this contribution we p</w:t>
      </w:r>
      <w:r w:rsidRPr="005973F9">
        <w:rPr>
          <w:rFonts w:eastAsia="Malgun Gothic"/>
          <w:bCs/>
          <w:lang w:val="en-US" w:eastAsia="ko-KR"/>
        </w:rPr>
        <w:t>resent the concept of beam sweeping in the high</w:t>
      </w:r>
      <w:r>
        <w:rPr>
          <w:rFonts w:eastAsia="Malgun Gothic"/>
          <w:bCs/>
          <w:lang w:val="en-US" w:eastAsia="ko-KR"/>
        </w:rPr>
        <w:t xml:space="preserve"> frequency system and discuss its implications, especially, to the control information provisioning.</w:t>
      </w:r>
    </w:p>
    <w:p w14:paraId="0137CFEC" w14:textId="77777777" w:rsidR="00CD4C7B" w:rsidRDefault="00CD4C7B" w:rsidP="00CD4C7B">
      <w:pPr>
        <w:pStyle w:val="Heading1"/>
      </w:pPr>
      <w:r w:rsidRPr="006E13D1">
        <w:t>2</w:t>
      </w:r>
      <w:r w:rsidRPr="006E13D1">
        <w:tab/>
      </w:r>
      <w:r w:rsidR="001467BD">
        <w:t>Discussion</w:t>
      </w:r>
    </w:p>
    <w:p w14:paraId="55304256" w14:textId="77777777" w:rsidR="00E70DCD" w:rsidRDefault="007958F7" w:rsidP="00E70DCD">
      <w:pPr>
        <w:pStyle w:val="Heading2"/>
      </w:pPr>
      <w:r>
        <w:t>2.1</w:t>
      </w:r>
      <w:r w:rsidR="00E70DCD">
        <w:tab/>
        <w:t>Beam sweeping</w:t>
      </w:r>
    </w:p>
    <w:p w14:paraId="376DC086" w14:textId="4A45A93C" w:rsidR="006800B4" w:rsidRDefault="006800B4" w:rsidP="006800B4">
      <w:r>
        <w:t xml:space="preserve">The effect of higher frequencies on coverage and the compensation of path loss by using multiple narrow beams for downlink common channels are illustrated </w:t>
      </w:r>
      <w:r w:rsidR="00975E7B">
        <w:t>i</w:t>
      </w:r>
      <w:r>
        <w:t>n Figure 1. In lower frequency bands (e.g. current LTE bands &lt; 6GHz) the required cell coverage may be provided by forming a wide sector beam for transmitting downlink common channels. However, utilizing wide sector beam on higher frequencies (&gt;&gt; 6GHz) the cell coverage is reduced with same antenna gain. Thus, in order to provide required cell coverage on higher frequency bands, higher antenna gain is needed to compensate the increased path loss. To increase the antenna gain over a wide sector beam, larger antenna arrays (number of antenna elements ranging from tens to hundreds) are used to form high gain beams.</w:t>
      </w:r>
    </w:p>
    <w:p w14:paraId="087FAD79" w14:textId="77777777" w:rsidR="006800B4" w:rsidRDefault="005973F9" w:rsidP="006800B4">
      <w:pPr>
        <w:jc w:val="center"/>
      </w:pPr>
      <w:r>
        <w:object w:dxaOrig="10106" w:dyaOrig="13209" w14:anchorId="62BD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234.35pt" o:ole="">
            <v:imagedata r:id="rId11" o:title=""/>
          </v:shape>
          <o:OLEObject Type="Embed" ProgID="Visio.Drawing.11" ShapeID="_x0000_i1025" DrawAspect="Content" ObjectID="_1524570852" r:id="rId12"/>
        </w:object>
      </w:r>
    </w:p>
    <w:p w14:paraId="252EB7CD" w14:textId="77777777" w:rsidR="006800B4" w:rsidRDefault="006800B4" w:rsidP="006800B4">
      <w:pPr>
        <w:pStyle w:val="Caption"/>
        <w:jc w:val="center"/>
      </w:pPr>
      <w:r>
        <w:t>Figure 1. Illustration of providing cell coverage with sector beams and multiple high gain narrow beams.</w:t>
      </w:r>
    </w:p>
    <w:p w14:paraId="0C4DF9D5" w14:textId="60C73EDF" w:rsidR="006800B4" w:rsidRDefault="006800B4" w:rsidP="006800B4">
      <w:r>
        <w:lastRenderedPageBreak/>
        <w:t>As a consequence</w:t>
      </w:r>
      <w:r w:rsidR="006B04D1">
        <w:t>,</w:t>
      </w:r>
      <w:r>
        <w:t xml:space="preserve"> the high gain beams are narrow compared to a wide sector beam so multiple beams for transmitting downlink common channels are needed to cover the required cell area. The number of concurrent high gain beams that </w:t>
      </w:r>
      <w:r w:rsidR="006F21CB">
        <w:t>NG-NB</w:t>
      </w:r>
      <w:r>
        <w:t xml:space="preserve"> is able to form may be limited by the cost and complexity of the utilized transceiver architecture. In practice, on higher frequencies, the number of concurrent high gain beams is much less than the total number of beams required to cover the cell area. In other words, the </w:t>
      </w:r>
      <w:r w:rsidR="006F21CB">
        <w:t xml:space="preserve">NG-NB </w:t>
      </w:r>
      <w:r>
        <w:t>is able to cover only part of the cell area by using a subset of beams at any given time.</w:t>
      </w:r>
      <w:r w:rsidR="000B4E61">
        <w:t xml:space="preserve"> This is called beam sweeping –</w:t>
      </w:r>
      <w:r w:rsidR="000B4E61" w:rsidRPr="006800B4">
        <w:t xml:space="preserve"> </w:t>
      </w:r>
      <w:r w:rsidR="000B4E61">
        <w:t xml:space="preserve">NG-NB </w:t>
      </w:r>
      <w:r w:rsidR="000B4E61" w:rsidRPr="006800B4">
        <w:t>needs to sweep through the cell coverage area</w:t>
      </w:r>
      <w:r w:rsidR="001275F6">
        <w:t xml:space="preserve"> </w:t>
      </w:r>
      <w:r w:rsidR="000B4E61" w:rsidRPr="006800B4">
        <w:t xml:space="preserve">in time domain by activating different set of beams </w:t>
      </w:r>
      <w:r w:rsidR="000B4E61">
        <w:t>at any given time</w:t>
      </w:r>
      <w:r w:rsidR="000B4E61" w:rsidRPr="006800B4">
        <w:t>.</w:t>
      </w:r>
      <w:r w:rsidR="000B4E61">
        <w:t xml:space="preserve"> Thus f</w:t>
      </w:r>
      <w:r>
        <w:t>or NR, a so-called sweeping sub</w:t>
      </w:r>
      <w:r w:rsidRPr="006800B4">
        <w:t>frame may be introduced to provide coverage for common control channel signalling</w:t>
      </w:r>
      <w:r w:rsidR="009F0DAC">
        <w:t xml:space="preserve"> periodically</w:t>
      </w:r>
      <w:r w:rsidRPr="006800B4">
        <w:t xml:space="preserve"> with beam forming. Sweeping </w:t>
      </w:r>
      <w:r>
        <w:t>subframe</w:t>
      </w:r>
      <w:r w:rsidRPr="006800B4">
        <w:t xml:space="preserve"> consists of sweeping blocks (SB) where a single block covers a specific area of the cell with a set of active</w:t>
      </w:r>
      <w:r w:rsidR="00A229F4">
        <w:t xml:space="preserve"> high gain</w:t>
      </w:r>
      <w:r w:rsidRPr="006800B4">
        <w:t xml:space="preserve"> beams. Depending on the number of ac</w:t>
      </w:r>
      <w:r w:rsidR="000B4E61">
        <w:t xml:space="preserve">tive beams per sweep block and </w:t>
      </w:r>
      <w:r w:rsidRPr="006800B4">
        <w:t>the total number of beams required to cover a cell area, multiple sweep blocks may be needed</w:t>
      </w:r>
      <w:r w:rsidRPr="00E70DCD">
        <w:t xml:space="preserve">. </w:t>
      </w:r>
      <w:r w:rsidR="00E70DCD" w:rsidRPr="00E70DCD">
        <w:t>Sweeping subframe</w:t>
      </w:r>
      <w:r w:rsidR="00E70DCD">
        <w:t xml:space="preserve"> is illustrated in the Figure 2</w:t>
      </w:r>
      <w:r w:rsidR="00E70DCD" w:rsidRPr="006800B4">
        <w:t>.</w:t>
      </w:r>
    </w:p>
    <w:p w14:paraId="2676295C" w14:textId="77777777" w:rsidR="00A229F4" w:rsidRDefault="00A229F4" w:rsidP="00A229F4">
      <w:pPr>
        <w:jc w:val="center"/>
      </w:pPr>
      <w:r>
        <w:object w:dxaOrig="9150" w:dyaOrig="6834" w14:anchorId="129DF21B">
          <v:shape id="_x0000_i1026" type="#_x0000_t75" style="width:345.75pt;height:259.45pt" o:ole="">
            <v:imagedata r:id="rId13" o:title=""/>
          </v:shape>
          <o:OLEObject Type="Embed" ProgID="Visio.Drawing.11" ShapeID="_x0000_i1026" DrawAspect="Content" ObjectID="_1524570853" r:id="rId14"/>
        </w:object>
      </w:r>
    </w:p>
    <w:p w14:paraId="1E1D851E" w14:textId="77777777" w:rsidR="00A229F4" w:rsidRPr="006800B4" w:rsidRDefault="00A229F4" w:rsidP="00A229F4">
      <w:pPr>
        <w:pStyle w:val="Caption"/>
        <w:jc w:val="center"/>
      </w:pPr>
      <w:r>
        <w:t>Figure 2. Illustration of sweeping subframe structure.</w:t>
      </w:r>
    </w:p>
    <w:p w14:paraId="6D888971" w14:textId="77777777" w:rsidR="00E70DCD" w:rsidRDefault="00E70DCD" w:rsidP="001B49C9">
      <w:r w:rsidRPr="00E70DCD">
        <w:t>The active beam</w:t>
      </w:r>
      <w:r>
        <w:t>s</w:t>
      </w:r>
      <w:r w:rsidRPr="00E70DCD">
        <w:t xml:space="preserve"> depicted </w:t>
      </w:r>
      <w:r>
        <w:t>above</w:t>
      </w:r>
      <w:r w:rsidRPr="00E70DCD">
        <w:t xml:space="preserve"> </w:t>
      </w:r>
      <w:r>
        <w:t xml:space="preserve">could </w:t>
      </w:r>
      <w:r w:rsidRPr="00E70DCD">
        <w:t>be used for either transmitting or receiving in</w:t>
      </w:r>
      <w:r>
        <w:t>formation thus the sweeping sub</w:t>
      </w:r>
      <w:r w:rsidRPr="00E70DCD">
        <w:t>frame can be defined as downlink or uplink</w:t>
      </w:r>
      <w:r>
        <w:t xml:space="preserve"> sweeping</w:t>
      </w:r>
      <w:r w:rsidRPr="00E70DCD">
        <w:t xml:space="preserve"> subframe. Further, assuming TDD system and reciprocity between downlink and uplink channels, to cover cell area on uplink and downlink direction with same beam configurations per sweeping block</w:t>
      </w:r>
      <w:r>
        <w:t>,</w:t>
      </w:r>
      <w:r w:rsidRPr="00E70DCD">
        <w:t xml:space="preserve"> essentially the same</w:t>
      </w:r>
      <w:r>
        <w:t xml:space="preserve"> number of SBs need to be defined for</w:t>
      </w:r>
      <w:r w:rsidRPr="00E70DCD">
        <w:t xml:space="preserve"> uplink and downlink direction</w:t>
      </w:r>
      <w:r>
        <w:t>s</w:t>
      </w:r>
      <w:r w:rsidRPr="00E70DCD">
        <w:t>.</w:t>
      </w:r>
    </w:p>
    <w:p w14:paraId="2A0DA113" w14:textId="77777777" w:rsidR="000642AC" w:rsidRDefault="000642AC" w:rsidP="008561A4">
      <w:pPr>
        <w:pStyle w:val="Caption"/>
      </w:pPr>
      <w:r>
        <w:t xml:space="preserve">Observation 1: Beam sweeping is required in the higher frequencies </w:t>
      </w:r>
      <w:r w:rsidR="006F21CB">
        <w:t>for covering the whole cell area with common channels as the number of concurrent high gain beams is limited in the NG-NB.</w:t>
      </w:r>
    </w:p>
    <w:p w14:paraId="67E91477" w14:textId="77777777" w:rsidR="006F21CB" w:rsidRDefault="006F21CB" w:rsidP="008561A4">
      <w:pPr>
        <w:pStyle w:val="Caption"/>
      </w:pPr>
      <w:r>
        <w:t>Observation 2: Beam sweeping can be used in downlink or uplink direction.</w:t>
      </w:r>
    </w:p>
    <w:p w14:paraId="73C30CC4" w14:textId="77777777" w:rsidR="009E149D" w:rsidRDefault="009E149D" w:rsidP="009E149D">
      <w:r>
        <w:t>RAN1 needs to evolve in discussing and identifying the beam sweeping structure, periodicity, etc. before RAN2 can consider any detailed design based on those. However, it should be fair to take such conditions into account at the very beginning in RAN2 to progress the work, especially, in putting requirements for the system to support, e.g., pertaining to amount of broadcast signalling.</w:t>
      </w:r>
    </w:p>
    <w:p w14:paraId="1CCDBEDB" w14:textId="77777777" w:rsidR="009E149D" w:rsidRDefault="009E149D" w:rsidP="008561A4">
      <w:pPr>
        <w:pStyle w:val="Caption"/>
      </w:pPr>
      <w:r>
        <w:t>Proposal 1: To support NR work efficiently for higher frequency aspects, RAN2 makes the following assumption:</w:t>
      </w:r>
    </w:p>
    <w:p w14:paraId="1C1F9095" w14:textId="77777777" w:rsidR="004B558B" w:rsidRPr="009E149D" w:rsidRDefault="009E149D" w:rsidP="008561A4">
      <w:pPr>
        <w:pStyle w:val="Caption"/>
        <w:ind w:left="284"/>
      </w:pPr>
      <w:r>
        <w:t xml:space="preserve">- </w:t>
      </w:r>
      <w:r w:rsidR="004B558B">
        <w:t>Beam sweeping is required in the higher frequencies for covering the whole cell area with common channels as the number of concurrent high gain beams is limited in the NG-NB.</w:t>
      </w:r>
    </w:p>
    <w:p w14:paraId="01FA6060" w14:textId="77777777" w:rsidR="00E70DCD" w:rsidRDefault="007958F7" w:rsidP="007958F7">
      <w:pPr>
        <w:pStyle w:val="Heading2"/>
      </w:pPr>
      <w:r w:rsidRPr="0071595D">
        <w:lastRenderedPageBreak/>
        <w:t>2.2</w:t>
      </w:r>
      <w:r w:rsidRPr="0071595D">
        <w:tab/>
      </w:r>
      <w:r w:rsidR="00F14440" w:rsidRPr="0071595D">
        <w:t xml:space="preserve">Beam sweeping </w:t>
      </w:r>
      <w:r w:rsidR="0071595D" w:rsidRPr="0071595D">
        <w:t>implications to RAN2 aspects</w:t>
      </w:r>
      <w:r w:rsidR="0071595D">
        <w:tab/>
      </w:r>
    </w:p>
    <w:p w14:paraId="7D4FF7D9" w14:textId="77777777" w:rsidR="007958F7" w:rsidRDefault="000E620C" w:rsidP="007958F7">
      <w:r>
        <w:t xml:space="preserve">As discussed in [2], many system aspects need to be considered taking into account the requirement </w:t>
      </w:r>
      <w:r w:rsidR="00D227A6">
        <w:t xml:space="preserve">of </w:t>
      </w:r>
      <w:r>
        <w:t>beam forming in higher frequencies</w:t>
      </w:r>
      <w:r w:rsidR="00D227A6">
        <w:t xml:space="preserve">. </w:t>
      </w:r>
      <w:r w:rsidR="004951A2">
        <w:t>In the following, the implications to be considered by RAN2 due to the required beam sweeping are discussed</w:t>
      </w:r>
      <w:r w:rsidR="0071595D">
        <w:t xml:space="preserve"> wrt. control information provisioning</w:t>
      </w:r>
      <w:r w:rsidR="004951A2">
        <w:t>.</w:t>
      </w:r>
    </w:p>
    <w:p w14:paraId="7FE429C8" w14:textId="77777777" w:rsidR="00F14440" w:rsidRDefault="00F14440" w:rsidP="00F14440">
      <w:pPr>
        <w:pStyle w:val="Heading3"/>
      </w:pPr>
      <w:r>
        <w:t>2.2.1</w:t>
      </w:r>
      <w:r>
        <w:tab/>
        <w:t>Common control information</w:t>
      </w:r>
    </w:p>
    <w:p w14:paraId="6F23C86D" w14:textId="77777777" w:rsidR="00F14440" w:rsidRDefault="00F14440" w:rsidP="00F14440">
      <w:r>
        <w:t>As discussed above, NG-NB may be able to address only a limited number of directions, ie., beams, at a time in a given cell requiring the beam sweeping to be used for common channels to address the whole cell coverage area. These common channels in PHY layer include, for instance, provisioning of synchronization signals and cell/beam reference signals to the UE to be able to synchronize to the cell in the coverage area of any given beam.</w:t>
      </w:r>
      <w:r w:rsidR="00715315">
        <w:t xml:space="preserve"> From the higher layer point of view, the common channels are used to provision UE with system information (cf. MIB &amp; SIBs in LTE) as well as paging information.</w:t>
      </w:r>
      <w:r w:rsidR="007D71E1">
        <w:t xml:space="preserve"> In UL direction, the RACH needs also to be available via any beam direction in the cell and thus also requires sweeping.</w:t>
      </w:r>
      <w:r w:rsidR="00715315">
        <w:t xml:space="preserve"> It should be immediately noticed </w:t>
      </w:r>
      <w:r w:rsidR="001275F6">
        <w:t xml:space="preserve">that </w:t>
      </w:r>
      <w:r w:rsidR="00715315">
        <w:t xml:space="preserve">the provisioning of this information in a beam formed system does not come for free – the same information needs to be sent to each direction to be able to </w:t>
      </w:r>
      <w:r w:rsidR="00003BAE">
        <w:t>serve</w:t>
      </w:r>
      <w:r w:rsidR="00715315">
        <w:t xml:space="preserve"> each UE in a cell. </w:t>
      </w:r>
      <w:r w:rsidR="00003BAE">
        <w:t xml:space="preserve">For instance, if the </w:t>
      </w:r>
      <w:r w:rsidR="00003BAE">
        <w:rPr>
          <w:i/>
        </w:rPr>
        <w:t>Amount_of_beams_per_cell</w:t>
      </w:r>
      <w:r w:rsidR="00003BAE">
        <w:t xml:space="preserve"> is 112 and </w:t>
      </w:r>
      <w:r w:rsidR="00003BAE">
        <w:rPr>
          <w:i/>
        </w:rPr>
        <w:t xml:space="preserve">Amount_of_concurrent_beams </w:t>
      </w:r>
      <w:r w:rsidR="00003BAE">
        <w:t>is 8, the same information would need to be transmitted at least in 14 different time occasions in a single cell.</w:t>
      </w:r>
    </w:p>
    <w:p w14:paraId="4ACCF7A8" w14:textId="206A7175" w:rsidR="00003BAE" w:rsidRDefault="007D71E1" w:rsidP="00F14440">
      <w:pPr>
        <w:rPr>
          <w:lang w:val="en-US"/>
        </w:rPr>
      </w:pPr>
      <w:r>
        <w:rPr>
          <w:lang w:val="en-US"/>
        </w:rPr>
        <w:t>RAN1 needs to evolve its studies with frame structure and beam sweeping concepts before detailed design for the common control information can take place by RAN2.</w:t>
      </w:r>
      <w:r w:rsidR="00A11CE5">
        <w:rPr>
          <w:lang w:val="en-US"/>
        </w:rPr>
        <w:t xml:space="preserve"> </w:t>
      </w:r>
      <w:r>
        <w:rPr>
          <w:lang w:val="en-US"/>
        </w:rPr>
        <w:t xml:space="preserve">However, it is clear the burden with provisioning the common control information is bigger compared to legacy system, like LTE. On the other hand, it is also clear sufficient amount of information is required by the UE to be able to access the cell, </w:t>
      </w:r>
      <w:r w:rsidR="00823C5F">
        <w:rPr>
          <w:lang w:val="en-US"/>
        </w:rPr>
        <w:t>ie.,</w:t>
      </w:r>
      <w:r>
        <w:rPr>
          <w:lang w:val="en-US"/>
        </w:rPr>
        <w:t xml:space="preserve"> cell access related information, as well as to be able to operate efficiently in different RRC states</w:t>
      </w:r>
      <w:r w:rsidR="009F0DAC">
        <w:rPr>
          <w:lang w:val="en-US"/>
        </w:rPr>
        <w:t>. As an example</w:t>
      </w:r>
      <w:r w:rsidR="00BE732C">
        <w:rPr>
          <w:lang w:val="en-US"/>
        </w:rPr>
        <w:t xml:space="preserve">, it </w:t>
      </w:r>
      <w:r w:rsidR="009F0DAC">
        <w:rPr>
          <w:lang w:val="en-US"/>
        </w:rPr>
        <w:t xml:space="preserve">would </w:t>
      </w:r>
      <w:r w:rsidR="00BE732C">
        <w:rPr>
          <w:lang w:val="en-US"/>
        </w:rPr>
        <w:t xml:space="preserve">not be beneficial to make idle </w:t>
      </w:r>
      <w:r w:rsidR="009F0DAC">
        <w:rPr>
          <w:lang w:val="en-US"/>
        </w:rPr>
        <w:t xml:space="preserve">mode </w:t>
      </w:r>
      <w:r w:rsidR="00BE732C">
        <w:rPr>
          <w:lang w:val="en-US"/>
        </w:rPr>
        <w:t xml:space="preserve">UEs to request during every cell reselection the </w:t>
      </w:r>
      <w:r w:rsidR="009F0DAC">
        <w:rPr>
          <w:lang w:val="en-US"/>
        </w:rPr>
        <w:t xml:space="preserve">target cell system information </w:t>
      </w:r>
      <w:r w:rsidR="00A11CE5">
        <w:rPr>
          <w:lang w:val="en-US"/>
        </w:rPr>
        <w:t>from the NG-NB</w:t>
      </w:r>
      <w:r w:rsidR="009F0DAC">
        <w:rPr>
          <w:lang w:val="en-US"/>
        </w:rPr>
        <w:t xml:space="preserve"> via dedicated signaling</w:t>
      </w:r>
      <w:r w:rsidR="00BE732C">
        <w:rPr>
          <w:lang w:val="en-US"/>
        </w:rPr>
        <w:t xml:space="preserve">. </w:t>
      </w:r>
      <w:r>
        <w:rPr>
          <w:lang w:val="en-US"/>
        </w:rPr>
        <w:t xml:space="preserve">Furthermore, given the various use cases the NR system design needs to accommodate efficiently, there will be </w:t>
      </w:r>
      <w:r w:rsidR="00F6677F">
        <w:rPr>
          <w:lang w:val="en-US"/>
        </w:rPr>
        <w:t xml:space="preserve">a tradeoff how much information should be provided via common signaling and how much could be provided via unicast signaling as per UE’s request. This should </w:t>
      </w:r>
      <w:r w:rsidR="00A11CE5">
        <w:rPr>
          <w:lang w:val="en-US"/>
        </w:rPr>
        <w:t>as well</w:t>
      </w:r>
      <w:r w:rsidR="00F6677F">
        <w:rPr>
          <w:lang w:val="en-US"/>
        </w:rPr>
        <w:t xml:space="preserve"> be</w:t>
      </w:r>
      <w:r w:rsidR="00A11CE5">
        <w:rPr>
          <w:lang w:val="en-US"/>
        </w:rPr>
        <w:t xml:space="preserve"> an</w:t>
      </w:r>
      <w:r w:rsidR="00F6677F">
        <w:rPr>
          <w:lang w:val="en-US"/>
        </w:rPr>
        <w:t xml:space="preserve"> operator choice how and for which use to optimize the system at any given </w:t>
      </w:r>
      <w:r w:rsidR="00F22897">
        <w:rPr>
          <w:lang w:val="en-US"/>
        </w:rPr>
        <w:t xml:space="preserve">time and </w:t>
      </w:r>
      <w:r w:rsidR="00F6677F">
        <w:rPr>
          <w:lang w:val="en-US"/>
        </w:rPr>
        <w:t>place.</w:t>
      </w:r>
    </w:p>
    <w:p w14:paraId="3445BDD3" w14:textId="77777777" w:rsidR="00823C5F" w:rsidRDefault="00B25E69" w:rsidP="00823C5F">
      <w:pPr>
        <w:pStyle w:val="Caption"/>
        <w:rPr>
          <w:lang w:val="en-US"/>
        </w:rPr>
      </w:pPr>
      <w:r w:rsidRPr="009C6494">
        <w:rPr>
          <w:lang w:val="en-US"/>
        </w:rPr>
        <w:t>Observation</w:t>
      </w:r>
      <w:r w:rsidR="00224AB2" w:rsidRPr="009C6494">
        <w:rPr>
          <w:lang w:val="en-US"/>
        </w:rPr>
        <w:t xml:space="preserve"> 3</w:t>
      </w:r>
      <w:r w:rsidR="00823C5F" w:rsidRPr="009C6494">
        <w:rPr>
          <w:lang w:val="en-US"/>
        </w:rPr>
        <w:t>: NR design</w:t>
      </w:r>
      <w:r w:rsidR="009C6494" w:rsidRPr="009C6494">
        <w:rPr>
          <w:lang w:val="en-US"/>
        </w:rPr>
        <w:t xml:space="preserve"> should</w:t>
      </w:r>
      <w:r w:rsidR="00823C5F" w:rsidRPr="009C6494">
        <w:rPr>
          <w:lang w:val="en-US"/>
        </w:rPr>
        <w:t xml:space="preserve"> allow flexibility in provisioning the common control information in a system</w:t>
      </w:r>
      <w:r w:rsidR="00823C5F">
        <w:rPr>
          <w:lang w:val="en-US"/>
        </w:rPr>
        <w:t xml:space="preserve"> subject to the operator’s choice</w:t>
      </w:r>
      <w:r w:rsidR="00A11CE5">
        <w:rPr>
          <w:lang w:val="en-US"/>
        </w:rPr>
        <w:t xml:space="preserve"> on</w:t>
      </w:r>
      <w:r w:rsidR="00823C5F">
        <w:rPr>
          <w:lang w:val="en-US"/>
        </w:rPr>
        <w:t xml:space="preserve"> how</w:t>
      </w:r>
      <w:r w:rsidR="00A11CE5">
        <w:rPr>
          <w:lang w:val="en-US"/>
        </w:rPr>
        <w:t xml:space="preserve"> and for which use</w:t>
      </w:r>
      <w:r w:rsidR="00823C5F">
        <w:rPr>
          <w:lang w:val="en-US"/>
        </w:rPr>
        <w:t xml:space="preserve"> to optimize the system.</w:t>
      </w:r>
    </w:p>
    <w:p w14:paraId="729020AA" w14:textId="2E8F6574" w:rsidR="00F22897" w:rsidRDefault="00F22897" w:rsidP="00F14440">
      <w:pPr>
        <w:rPr>
          <w:lang w:val="en-US"/>
        </w:rPr>
      </w:pPr>
      <w:r>
        <w:rPr>
          <w:lang w:val="en-US"/>
        </w:rPr>
        <w:t>In general though, the principle of minimizing the amount of common control information in high frequency system could be drawn</w:t>
      </w:r>
      <w:r w:rsidR="009E663D">
        <w:rPr>
          <w:lang w:val="en-US"/>
        </w:rPr>
        <w:t xml:space="preserve"> which is subject to the desired use case. Also how that is done depends on the control information in question, e.g., system information could be less provided in broadcast manner and use unicast </w:t>
      </w:r>
      <w:r w:rsidR="00387625">
        <w:rPr>
          <w:lang w:val="en-US"/>
        </w:rPr>
        <w:t xml:space="preserve">signaling </w:t>
      </w:r>
      <w:r w:rsidR="009E663D">
        <w:rPr>
          <w:lang w:val="en-US"/>
        </w:rPr>
        <w:t>instead. Furthermore, g</w:t>
      </w:r>
      <w:r>
        <w:rPr>
          <w:lang w:val="en-US"/>
        </w:rPr>
        <w:t>iven the fact that in real networks the system information may not change between</w:t>
      </w:r>
      <w:r w:rsidR="00387625">
        <w:rPr>
          <w:lang w:val="en-US"/>
        </w:rPr>
        <w:t xml:space="preserve"> the</w:t>
      </w:r>
      <w:r>
        <w:rPr>
          <w:lang w:val="en-US"/>
        </w:rPr>
        <w:t xml:space="preserve"> neighbor cells of the same operator, possibilities to take advantage of this property should be considered</w:t>
      </w:r>
      <w:r w:rsidR="00823C5F">
        <w:rPr>
          <w:lang w:val="en-US"/>
        </w:rPr>
        <w:t xml:space="preserve"> in the studies</w:t>
      </w:r>
      <w:r w:rsidR="00387625">
        <w:rPr>
          <w:lang w:val="en-US"/>
        </w:rPr>
        <w:t xml:space="preserve"> as well</w:t>
      </w:r>
      <w:r>
        <w:rPr>
          <w:lang w:val="en-US"/>
        </w:rPr>
        <w:t>.</w:t>
      </w:r>
      <w:r w:rsidR="009C6494">
        <w:rPr>
          <w:lang w:val="en-US"/>
        </w:rPr>
        <w:t xml:space="preserve"> In any case, t</w:t>
      </w:r>
      <w:r w:rsidR="00387625">
        <w:rPr>
          <w:lang w:val="en-US"/>
        </w:rPr>
        <w:t>o support RAN1 studies on how to efficiently address the common control information provisioning design in the PHY layer</w:t>
      </w:r>
      <w:r w:rsidR="009C6494">
        <w:rPr>
          <w:lang w:val="en-US"/>
        </w:rPr>
        <w:t xml:space="preserve"> for high frequency system</w:t>
      </w:r>
      <w:r w:rsidR="00387625">
        <w:rPr>
          <w:lang w:val="en-US"/>
        </w:rPr>
        <w:t xml:space="preserve">, RAN2 should investigate and agree on how much information bits and with which periodicity </w:t>
      </w:r>
      <w:r w:rsidR="009C6494">
        <w:rPr>
          <w:lang w:val="en-US"/>
        </w:rPr>
        <w:t>would be required</w:t>
      </w:r>
      <w:r w:rsidR="00387625">
        <w:rPr>
          <w:lang w:val="en-US"/>
        </w:rPr>
        <w:t>.</w:t>
      </w:r>
    </w:p>
    <w:p w14:paraId="1E4211DF" w14:textId="77777777" w:rsidR="00823C5F" w:rsidRDefault="00B25E69" w:rsidP="00823C5F">
      <w:pPr>
        <w:pStyle w:val="Caption"/>
        <w:rPr>
          <w:lang w:val="en-US"/>
        </w:rPr>
      </w:pPr>
      <w:r w:rsidRPr="009C6494">
        <w:rPr>
          <w:lang w:val="en-US"/>
        </w:rPr>
        <w:t>Observation</w:t>
      </w:r>
      <w:r w:rsidR="00224AB2" w:rsidRPr="009C6494">
        <w:rPr>
          <w:lang w:val="en-US"/>
        </w:rPr>
        <w:t xml:space="preserve"> 4</w:t>
      </w:r>
      <w:r w:rsidR="00823C5F" w:rsidRPr="009C6494">
        <w:rPr>
          <w:lang w:val="en-US"/>
        </w:rPr>
        <w:t>:</w:t>
      </w:r>
      <w:r w:rsidR="00F6677F" w:rsidRPr="009C6494">
        <w:rPr>
          <w:lang w:val="en-US"/>
        </w:rPr>
        <w:t xml:space="preserve"> NR design</w:t>
      </w:r>
      <w:r w:rsidR="009C6494" w:rsidRPr="009C6494">
        <w:rPr>
          <w:lang w:val="en-US"/>
        </w:rPr>
        <w:t xml:space="preserve"> should</w:t>
      </w:r>
      <w:r w:rsidR="00F6677F" w:rsidRPr="009C6494">
        <w:rPr>
          <w:lang w:val="en-US"/>
        </w:rPr>
        <w:t xml:space="preserve"> </w:t>
      </w:r>
      <w:r w:rsidR="00823C5F" w:rsidRPr="009C6494">
        <w:rPr>
          <w:lang w:val="en-US"/>
        </w:rPr>
        <w:t>minimizes the amount of common control information broadcast in high</w:t>
      </w:r>
      <w:r w:rsidR="00823C5F">
        <w:rPr>
          <w:lang w:val="en-US"/>
        </w:rPr>
        <w:t xml:space="preserve"> frequency system.</w:t>
      </w:r>
    </w:p>
    <w:p w14:paraId="67B45214" w14:textId="77777777" w:rsidR="009C6494" w:rsidRPr="009C6494" w:rsidRDefault="009C6494" w:rsidP="009C6494">
      <w:pPr>
        <w:pStyle w:val="Caption"/>
        <w:rPr>
          <w:lang w:val="en-US"/>
        </w:rPr>
      </w:pPr>
      <w:r>
        <w:rPr>
          <w:lang w:val="en-US"/>
        </w:rPr>
        <w:t xml:space="preserve">Proposal 2: RAN2 should investigate and agree on the requirements for different common control information payload sizes and periodicities the </w:t>
      </w:r>
      <w:r w:rsidR="0071595D">
        <w:rPr>
          <w:lang w:val="en-US"/>
        </w:rPr>
        <w:t xml:space="preserve">NR </w:t>
      </w:r>
      <w:r>
        <w:rPr>
          <w:lang w:val="en-US"/>
        </w:rPr>
        <w:t>L1 design needs to support and provide the analysis for RAN1.</w:t>
      </w:r>
    </w:p>
    <w:p w14:paraId="0BBDC0B4" w14:textId="77777777" w:rsidR="00F14440" w:rsidRDefault="00F14440" w:rsidP="00F14440">
      <w:pPr>
        <w:pStyle w:val="Heading3"/>
      </w:pPr>
      <w:r>
        <w:t>2.2.2</w:t>
      </w:r>
      <w:r>
        <w:tab/>
        <w:t>Periodic L1 control</w:t>
      </w:r>
    </w:p>
    <w:p w14:paraId="09968166" w14:textId="4E33E5B6" w:rsidR="00F14440" w:rsidRDefault="00B25E69" w:rsidP="00F14440">
      <w:r>
        <w:t>In LTE system, UE is configured with many L1 periodic resources in UL PUCCH channel, like SR, SRS, and CSI resources, to be able to indicate available UL data in the buffer or to provide UL / DL channel state information, respectively. From the RAN2 point of view, SR is the most relevant to be considered how that reflects the upper layer data needs</w:t>
      </w:r>
      <w:r w:rsidR="009C6494">
        <w:t xml:space="preserve"> for UL channel access times</w:t>
      </w:r>
      <w:r>
        <w:t>.</w:t>
      </w:r>
    </w:p>
    <w:p w14:paraId="6DEEEEE2" w14:textId="77777777" w:rsidR="00B25E69" w:rsidRDefault="00B25E69" w:rsidP="00F14440">
      <w:r>
        <w:t>Since the amount of concurrent beams is limited in the NG-NB</w:t>
      </w:r>
      <w:r w:rsidR="00FA06E4">
        <w:t xml:space="preserve"> side, the LTE type of method to include periodic reporting/resources in UL physical control channel for a certain UE would require NG-NB to direct always during those resources a beam to </w:t>
      </w:r>
      <w:r w:rsidR="009C6494">
        <w:t>the direction the given</w:t>
      </w:r>
      <w:r w:rsidR="00FA06E4">
        <w:t xml:space="preserve"> UE</w:t>
      </w:r>
      <w:r w:rsidR="009C6494">
        <w:t xml:space="preserve"> resides</w:t>
      </w:r>
      <w:r w:rsidR="00FA06E4">
        <w:t xml:space="preserve"> – even in case the UE would not send anything </w:t>
      </w:r>
      <w:r w:rsidR="009C6494">
        <w:t>(e.g., in an SR opportunity)</w:t>
      </w:r>
      <w:r w:rsidR="00FA06E4">
        <w:t>.</w:t>
      </w:r>
      <w:r w:rsidR="009C6494">
        <w:t xml:space="preserve"> This could severely impact to available system resources as if no other UEs can be served through the same beam.</w:t>
      </w:r>
      <w:r w:rsidR="00FA06E4">
        <w:t xml:space="preserve"> However, for use cases like URLLC, it could be critical to be able to access the UL </w:t>
      </w:r>
      <w:r w:rsidR="00224AB2">
        <w:t>channel within a certain time limit which exposes own requirements for the design. Thus, RAN2 should study the latency requirements and identify the minimum channel access time NR L1 design</w:t>
      </w:r>
      <w:r w:rsidR="00224AB2" w:rsidRPr="00224AB2">
        <w:t xml:space="preserve"> </w:t>
      </w:r>
      <w:r w:rsidR="00224AB2">
        <w:t>should accommodate.</w:t>
      </w:r>
    </w:p>
    <w:p w14:paraId="024F4339" w14:textId="77777777" w:rsidR="00224AB2" w:rsidRDefault="009C6494" w:rsidP="00224AB2">
      <w:pPr>
        <w:pStyle w:val="Caption"/>
      </w:pPr>
      <w:r>
        <w:lastRenderedPageBreak/>
        <w:t>Observat</w:t>
      </w:r>
      <w:r w:rsidR="00224AB2">
        <w:t xml:space="preserve">ion </w:t>
      </w:r>
      <w:r w:rsidR="00224AB2" w:rsidRPr="009C6494">
        <w:t>5</w:t>
      </w:r>
      <w:r w:rsidR="00224AB2">
        <w:t>: Periodic L1 control resources require NG-NB to direct one beam to a given UE even though the resource would not be used, like SR opportunity.</w:t>
      </w:r>
    </w:p>
    <w:p w14:paraId="35D2A392" w14:textId="77777777" w:rsidR="00707F24" w:rsidRDefault="00224AB2" w:rsidP="00707F24">
      <w:pPr>
        <w:pStyle w:val="Caption"/>
      </w:pPr>
      <w:r>
        <w:t xml:space="preserve">Observation </w:t>
      </w:r>
      <w:r w:rsidR="009C6494">
        <w:t>6</w:t>
      </w:r>
      <w:r>
        <w:t>: Use cases may put tough latency requirements for the NR system to support regardless of the L1 limitations.</w:t>
      </w:r>
    </w:p>
    <w:p w14:paraId="6CD9E4EA" w14:textId="77777777" w:rsidR="009C6494" w:rsidRPr="009C6494" w:rsidRDefault="009C6494" w:rsidP="009C6494">
      <w:pPr>
        <w:pStyle w:val="Caption"/>
      </w:pPr>
      <w:r>
        <w:t xml:space="preserve">Proposal 3: RAN2 should investigate and agree on the requirements for </w:t>
      </w:r>
      <w:r w:rsidR="0071595D">
        <w:t>minimum channel access times the NR L1 design needs to support and provide the analysis for RAN1.</w:t>
      </w:r>
    </w:p>
    <w:p w14:paraId="7E2FE3C8" w14:textId="77777777" w:rsidR="00CD4C7B" w:rsidRPr="006E13D1" w:rsidRDefault="001467BD" w:rsidP="00CD4C7B">
      <w:pPr>
        <w:pStyle w:val="Heading1"/>
      </w:pPr>
      <w:r>
        <w:t>3</w:t>
      </w:r>
      <w:r w:rsidR="00CD4C7B" w:rsidRPr="006E13D1">
        <w:tab/>
      </w:r>
      <w:r>
        <w:t>Conclusions</w:t>
      </w:r>
    </w:p>
    <w:p w14:paraId="0E427CC0" w14:textId="77777777" w:rsidR="00CD4C7B" w:rsidRDefault="00707F24" w:rsidP="00CD4C7B">
      <w:r>
        <w:t>In this contribution the concept of beam sweeping was presented which needs to be applied in higher frequency system that exploits beam forming and cannot address all the beam directions concurrently. Implications from RAN2 point of view were further discussed pertaining to common control information provisioning. Based on these, the following proposals apply:</w:t>
      </w:r>
    </w:p>
    <w:p w14:paraId="27B8866D" w14:textId="77777777" w:rsidR="00707F24" w:rsidRDefault="00707F24" w:rsidP="00707F24">
      <w:pPr>
        <w:pStyle w:val="Caption"/>
      </w:pPr>
      <w:r>
        <w:t>Proposal 1: To support NR work efficiently for higher frequency aspects, RAN2 makes the following assumption:</w:t>
      </w:r>
    </w:p>
    <w:p w14:paraId="6D09D1AC" w14:textId="77777777" w:rsidR="00707F24" w:rsidRDefault="00707F24" w:rsidP="00707F24">
      <w:pPr>
        <w:pStyle w:val="Caption"/>
        <w:ind w:left="284"/>
      </w:pPr>
      <w:r>
        <w:t>- Beam sweeping is required in the higher frequencies for covering the whole cell area with common channels as the number of concurrent high gain beams is limited in the NG-NB.</w:t>
      </w:r>
    </w:p>
    <w:p w14:paraId="2CBD97AA" w14:textId="77777777" w:rsidR="0071595D" w:rsidRPr="009C6494" w:rsidRDefault="0071595D" w:rsidP="0071595D">
      <w:pPr>
        <w:pStyle w:val="Caption"/>
        <w:rPr>
          <w:lang w:val="en-US"/>
        </w:rPr>
      </w:pPr>
      <w:r>
        <w:rPr>
          <w:lang w:val="en-US"/>
        </w:rPr>
        <w:t>Proposal 2: RAN2 should investigate and agree on the requirements for different common control information payload sizes and periodicities the NR L1 design needs to support and provide the analysis for RAN1.</w:t>
      </w:r>
    </w:p>
    <w:p w14:paraId="0070290E" w14:textId="77777777" w:rsidR="0071595D" w:rsidRPr="0071595D" w:rsidRDefault="0071595D" w:rsidP="0071595D">
      <w:pPr>
        <w:pStyle w:val="Caption"/>
      </w:pPr>
      <w:r>
        <w:t>Proposal 3: RAN2 should investigate and agree on the requirements for minimum channel access times the NR L1 design needs to support and provide the analysis for RAN1.</w:t>
      </w:r>
    </w:p>
    <w:p w14:paraId="69E3BED2" w14:textId="77777777" w:rsidR="00CD4C7B" w:rsidRPr="006E13D1" w:rsidRDefault="00CD4C7B" w:rsidP="0071595D">
      <w:pPr>
        <w:pStyle w:val="Heading1"/>
        <w:pBdr>
          <w:top w:val="single" w:sz="12" w:space="4" w:color="auto"/>
        </w:pBdr>
      </w:pPr>
      <w:r w:rsidRPr="006E13D1">
        <w:t>References</w:t>
      </w:r>
    </w:p>
    <w:p w14:paraId="611C7C18" w14:textId="77777777" w:rsidR="000E620C" w:rsidRDefault="00500123" w:rsidP="000E620C">
      <w:pPr>
        <w:numPr>
          <w:ilvl w:val="0"/>
          <w:numId w:val="4"/>
        </w:numPr>
        <w:overflowPunct w:val="0"/>
        <w:autoSpaceDE w:val="0"/>
        <w:autoSpaceDN w:val="0"/>
        <w:adjustRightInd w:val="0"/>
        <w:textAlignment w:val="baseline"/>
      </w:pPr>
      <w:hyperlink r:id="rId15" w:history="1">
        <w:r w:rsidR="000E620C" w:rsidRPr="00C2413D">
          <w:rPr>
            <w:rStyle w:val="Hyperlink"/>
          </w:rPr>
          <w:t>RP-160671</w:t>
        </w:r>
      </w:hyperlink>
      <w:r w:rsidR="000E620C" w:rsidRPr="00C2413D">
        <w:t xml:space="preserve">, </w:t>
      </w:r>
      <w:r w:rsidR="000E620C" w:rsidRPr="000E620C">
        <w:rPr>
          <w:i/>
          <w:iCs/>
        </w:rPr>
        <w:t>New SID Proposal: Study on New Radio Access Technology</w:t>
      </w:r>
      <w:r w:rsidR="000E620C" w:rsidRPr="00C2413D">
        <w:t>, NTT DOCOMO</w:t>
      </w:r>
    </w:p>
    <w:p w14:paraId="1CD1890D" w14:textId="77777777" w:rsidR="000E620C" w:rsidRPr="006E13D1" w:rsidRDefault="000E620C" w:rsidP="000E620C">
      <w:pPr>
        <w:numPr>
          <w:ilvl w:val="0"/>
          <w:numId w:val="4"/>
        </w:numPr>
        <w:overflowPunct w:val="0"/>
        <w:autoSpaceDE w:val="0"/>
        <w:autoSpaceDN w:val="0"/>
        <w:adjustRightInd w:val="0"/>
        <w:textAlignment w:val="baseline"/>
      </w:pPr>
      <w:r>
        <w:t xml:space="preserve">R2-162251, </w:t>
      </w:r>
      <w:r>
        <w:rPr>
          <w:i/>
        </w:rPr>
        <w:t>RAN2 aspects of high frequency New RAT</w:t>
      </w:r>
      <w:r w:rsidRPr="000E620C">
        <w:t>,</w:t>
      </w:r>
      <w:r>
        <w:rPr>
          <w:i/>
        </w:rPr>
        <w:t xml:space="preserve"> </w:t>
      </w:r>
      <w:r>
        <w:t>Samsung</w:t>
      </w:r>
    </w:p>
    <w:p w14:paraId="2D837384" w14:textId="77777777" w:rsidR="00CD4C7B" w:rsidRDefault="00CD4C7B" w:rsidP="00CD4C7B"/>
    <w:p w14:paraId="26F366D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09EB1" w14:textId="77777777" w:rsidR="00500123" w:rsidRDefault="00500123">
      <w:r>
        <w:separator/>
      </w:r>
    </w:p>
  </w:endnote>
  <w:endnote w:type="continuationSeparator" w:id="0">
    <w:p w14:paraId="15235553" w14:textId="77777777" w:rsidR="00500123" w:rsidRDefault="0050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5D855" w14:textId="77777777" w:rsidR="00500123" w:rsidRDefault="00500123">
      <w:r>
        <w:separator/>
      </w:r>
    </w:p>
  </w:footnote>
  <w:footnote w:type="continuationSeparator" w:id="0">
    <w:p w14:paraId="65DC7BA2" w14:textId="77777777" w:rsidR="00500123" w:rsidRDefault="00500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AE"/>
    <w:rsid w:val="00033397"/>
    <w:rsid w:val="00040095"/>
    <w:rsid w:val="000642AC"/>
    <w:rsid w:val="00080512"/>
    <w:rsid w:val="00090468"/>
    <w:rsid w:val="000B4E61"/>
    <w:rsid w:val="000B7BCF"/>
    <w:rsid w:val="000C522B"/>
    <w:rsid w:val="000D58AB"/>
    <w:rsid w:val="000E620C"/>
    <w:rsid w:val="001275F6"/>
    <w:rsid w:val="001467BD"/>
    <w:rsid w:val="001741A0"/>
    <w:rsid w:val="00194CD0"/>
    <w:rsid w:val="001B49C9"/>
    <w:rsid w:val="001F168B"/>
    <w:rsid w:val="001F69DD"/>
    <w:rsid w:val="001F7831"/>
    <w:rsid w:val="00204045"/>
    <w:rsid w:val="00224337"/>
    <w:rsid w:val="00224AB2"/>
    <w:rsid w:val="0022606D"/>
    <w:rsid w:val="002747EC"/>
    <w:rsid w:val="002855BF"/>
    <w:rsid w:val="002F0D22"/>
    <w:rsid w:val="003172DC"/>
    <w:rsid w:val="00326069"/>
    <w:rsid w:val="00333A29"/>
    <w:rsid w:val="00344D3B"/>
    <w:rsid w:val="0035462D"/>
    <w:rsid w:val="00387625"/>
    <w:rsid w:val="003B7616"/>
    <w:rsid w:val="003C4E37"/>
    <w:rsid w:val="003E16BE"/>
    <w:rsid w:val="00401855"/>
    <w:rsid w:val="00477455"/>
    <w:rsid w:val="004951A2"/>
    <w:rsid w:val="004B558B"/>
    <w:rsid w:val="004D3578"/>
    <w:rsid w:val="004D380D"/>
    <w:rsid w:val="004E213A"/>
    <w:rsid w:val="00500123"/>
    <w:rsid w:val="00503171"/>
    <w:rsid w:val="00532957"/>
    <w:rsid w:val="00534DA0"/>
    <w:rsid w:val="00543E6C"/>
    <w:rsid w:val="00565087"/>
    <w:rsid w:val="0056573F"/>
    <w:rsid w:val="005973F9"/>
    <w:rsid w:val="00611566"/>
    <w:rsid w:val="00646D99"/>
    <w:rsid w:val="00656910"/>
    <w:rsid w:val="006800B4"/>
    <w:rsid w:val="006B04D1"/>
    <w:rsid w:val="006C66D8"/>
    <w:rsid w:val="006D1E24"/>
    <w:rsid w:val="006E0F5B"/>
    <w:rsid w:val="006F21CB"/>
    <w:rsid w:val="006F6A2C"/>
    <w:rsid w:val="00707F24"/>
    <w:rsid w:val="00715315"/>
    <w:rsid w:val="0071595D"/>
    <w:rsid w:val="00734A5B"/>
    <w:rsid w:val="00744E76"/>
    <w:rsid w:val="00757D40"/>
    <w:rsid w:val="00781F0F"/>
    <w:rsid w:val="0078727C"/>
    <w:rsid w:val="007958F7"/>
    <w:rsid w:val="007B18D8"/>
    <w:rsid w:val="007C095F"/>
    <w:rsid w:val="007D71E1"/>
    <w:rsid w:val="008028A4"/>
    <w:rsid w:val="00823C5F"/>
    <w:rsid w:val="0082608E"/>
    <w:rsid w:val="008561A4"/>
    <w:rsid w:val="008768CA"/>
    <w:rsid w:val="00880559"/>
    <w:rsid w:val="0090271F"/>
    <w:rsid w:val="00942EC2"/>
    <w:rsid w:val="00961B32"/>
    <w:rsid w:val="00974BA8"/>
    <w:rsid w:val="00974BB0"/>
    <w:rsid w:val="00975E7B"/>
    <w:rsid w:val="009B07CD"/>
    <w:rsid w:val="009C6494"/>
    <w:rsid w:val="009E149D"/>
    <w:rsid w:val="009E663D"/>
    <w:rsid w:val="009F0DAC"/>
    <w:rsid w:val="00A10F02"/>
    <w:rsid w:val="00A11CE5"/>
    <w:rsid w:val="00A229F4"/>
    <w:rsid w:val="00A53724"/>
    <w:rsid w:val="00A63FEA"/>
    <w:rsid w:val="00A82346"/>
    <w:rsid w:val="00A9671C"/>
    <w:rsid w:val="00B15449"/>
    <w:rsid w:val="00B25E69"/>
    <w:rsid w:val="00B47FD1"/>
    <w:rsid w:val="00B771A8"/>
    <w:rsid w:val="00BE732C"/>
    <w:rsid w:val="00C12B51"/>
    <w:rsid w:val="00C21854"/>
    <w:rsid w:val="00C33079"/>
    <w:rsid w:val="00C636EF"/>
    <w:rsid w:val="00C83A13"/>
    <w:rsid w:val="00C97E20"/>
    <w:rsid w:val="00CA3D0C"/>
    <w:rsid w:val="00CD4C7B"/>
    <w:rsid w:val="00CF2104"/>
    <w:rsid w:val="00D227A6"/>
    <w:rsid w:val="00D738D6"/>
    <w:rsid w:val="00D80795"/>
    <w:rsid w:val="00D87E00"/>
    <w:rsid w:val="00D9134D"/>
    <w:rsid w:val="00D96D11"/>
    <w:rsid w:val="00DA7A03"/>
    <w:rsid w:val="00DB1818"/>
    <w:rsid w:val="00DC309B"/>
    <w:rsid w:val="00DC4DA2"/>
    <w:rsid w:val="00E071CA"/>
    <w:rsid w:val="00E62835"/>
    <w:rsid w:val="00E70DCD"/>
    <w:rsid w:val="00E77645"/>
    <w:rsid w:val="00EC4A25"/>
    <w:rsid w:val="00F025A2"/>
    <w:rsid w:val="00F07388"/>
    <w:rsid w:val="00F14440"/>
    <w:rsid w:val="00F2026E"/>
    <w:rsid w:val="00F2210A"/>
    <w:rsid w:val="00F22897"/>
    <w:rsid w:val="00F32732"/>
    <w:rsid w:val="00F37743"/>
    <w:rsid w:val="00F4762F"/>
    <w:rsid w:val="00F54A3D"/>
    <w:rsid w:val="00F653B8"/>
    <w:rsid w:val="00F6677F"/>
    <w:rsid w:val="00F76F8F"/>
    <w:rsid w:val="00FA06E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974F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6800B4"/>
    <w:rPr>
      <w:b/>
      <w:bCs/>
    </w:rPr>
  </w:style>
  <w:style w:type="character" w:styleId="CommentReference">
    <w:name w:val="annotation reference"/>
    <w:basedOn w:val="DefaultParagraphFont"/>
    <w:rsid w:val="00707F24"/>
    <w:rPr>
      <w:sz w:val="16"/>
      <w:szCs w:val="16"/>
    </w:rPr>
  </w:style>
  <w:style w:type="paragraph" w:styleId="CommentText">
    <w:name w:val="annotation text"/>
    <w:basedOn w:val="Normal"/>
    <w:link w:val="CommentTextChar"/>
    <w:rsid w:val="00707F24"/>
  </w:style>
  <w:style w:type="character" w:customStyle="1" w:styleId="CommentTextChar">
    <w:name w:val="Comment Text Char"/>
    <w:basedOn w:val="DefaultParagraphFont"/>
    <w:link w:val="CommentText"/>
    <w:rsid w:val="00707F24"/>
    <w:rPr>
      <w:lang w:eastAsia="en-US"/>
    </w:rPr>
  </w:style>
  <w:style w:type="paragraph" w:styleId="CommentSubject">
    <w:name w:val="annotation subject"/>
    <w:basedOn w:val="CommentText"/>
    <w:next w:val="CommentText"/>
    <w:link w:val="CommentSubjectChar"/>
    <w:rsid w:val="00707F24"/>
    <w:rPr>
      <w:b/>
      <w:bCs/>
    </w:rPr>
  </w:style>
  <w:style w:type="character" w:customStyle="1" w:styleId="CommentSubjectChar">
    <w:name w:val="Comment Subject Char"/>
    <w:basedOn w:val="CommentTextChar"/>
    <w:link w:val="CommentSubject"/>
    <w:rsid w:val="00707F24"/>
    <w:rPr>
      <w:b/>
      <w:bCs/>
      <w:lang w:eastAsia="en-US"/>
    </w:rPr>
  </w:style>
  <w:style w:type="paragraph" w:styleId="BalloonText">
    <w:name w:val="Balloon Text"/>
    <w:basedOn w:val="Normal"/>
    <w:link w:val="BalloonTextChar"/>
    <w:rsid w:val="00707F24"/>
    <w:pPr>
      <w:spacing w:after="0"/>
    </w:pPr>
    <w:rPr>
      <w:rFonts w:ascii="Segoe UI" w:hAnsi="Segoe UI" w:cs="Segoe UI"/>
      <w:sz w:val="18"/>
      <w:szCs w:val="18"/>
    </w:rPr>
  </w:style>
  <w:style w:type="character" w:customStyle="1" w:styleId="BalloonTextChar">
    <w:name w:val="Balloon Text Char"/>
    <w:basedOn w:val="DefaultParagraphFont"/>
    <w:link w:val="BalloonText"/>
    <w:rsid w:val="00707F2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TSG_RAN/TSGR_71/Docs/RP-160671.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630DC-2279-4689-9323-899BC9E31864}">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A0380135-368B-475F-AE1B-E20B093E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585FA-8E70-4AAA-BE21-E924459953FD}">
  <ds:schemaRefs>
    <ds:schemaRef ds:uri="http://schemas.microsoft.com/sharepoint/v3/contenttype/forms"/>
  </ds:schemaRefs>
</ds:datastoreItem>
</file>

<file path=customXml/itemProps4.xml><?xml version="1.0" encoding="utf-8"?>
<ds:datastoreItem xmlns:ds="http://schemas.openxmlformats.org/officeDocument/2006/customXml" ds:itemID="{D51E89EC-D9BA-41CF-95BB-BC677D727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1712</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11449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cp:keywords>
  <cp:lastModifiedBy>Turtinen, Samuli (Nokia - FI/Oulu)</cp:lastModifiedBy>
  <cp:revision>2</cp:revision>
  <dcterms:created xsi:type="dcterms:W3CDTF">2016-05-12T12:08:00Z</dcterms:created>
  <dcterms:modified xsi:type="dcterms:W3CDTF">2016-05-12T12:08:00Z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264;#RAN2|980e9916-4a25-480c-aca9-d4509746e608</vt:lpwstr>
  </property>
</Properties>
</file>